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A979F" w14:textId="196D6837" w:rsidR="004B1C68" w:rsidRPr="004B6819" w:rsidRDefault="00795031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>
        <w:rPr>
          <w:rStyle w:val="head-activityType"/>
          <w:color w:val="000000" w:themeColor="text1"/>
          <w:sz w:val="36"/>
          <w:szCs w:val="36"/>
        </w:rPr>
        <w:t xml:space="preserve">Progress </w:t>
      </w:r>
      <w:r w:rsidR="00010299">
        <w:rPr>
          <w:rStyle w:val="head-activityType"/>
          <w:color w:val="000000" w:themeColor="text1"/>
          <w:sz w:val="36"/>
          <w:szCs w:val="36"/>
        </w:rPr>
        <w:t>T</w:t>
      </w:r>
      <w:r>
        <w:rPr>
          <w:rStyle w:val="head-activityType"/>
          <w:color w:val="000000" w:themeColor="text1"/>
          <w:sz w:val="36"/>
          <w:szCs w:val="36"/>
        </w:rPr>
        <w:t>est 1</w:t>
      </w:r>
    </w:p>
    <w:p w14:paraId="6C55B541" w14:textId="16348D76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655638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071BF7E3" w:rsidR="004B6819" w:rsidRPr="00E63C15" w:rsidRDefault="002621CB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GwhgIAAII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" fillcolor="#7f7f7f [1612]" stroked="f" strokeweight="1pt">
                <v:stroke joinstyle="miter"/>
                <v:textbox inset="0,0,0,0">
                  <w:txbxContent>
                    <w:p w14:paraId="70A887FB" w14:textId="071BF7E3" w:rsidR="004B6819" w:rsidRPr="00E63C15" w:rsidRDefault="002621CB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69590A2" w14:textId="028C965D" w:rsidR="00507014" w:rsidRDefault="004958CD" w:rsidP="004958CD">
      <w:pPr>
        <w:pStyle w:val="instruction"/>
        <w:spacing w:after="120"/>
      </w:pPr>
      <w:r>
        <w:t>1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16CF1D37" wp14:editId="22A094E8">
            <wp:extent cx="180000" cy="180000"/>
            <wp:effectExtent l="0" t="0" r="0" b="0"/>
            <wp:docPr id="102631455" name="Picture 10263145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659">
        <w:t xml:space="preserve"> </w:t>
      </w:r>
      <w:r w:rsidR="00E53659">
        <w:rPr>
          <w:color w:val="767171" w:themeColor="background2" w:themeShade="80"/>
        </w:rPr>
        <w:t>13</w:t>
      </w:r>
      <w:r w:rsidR="00E53659">
        <w:t xml:space="preserve"> </w:t>
      </w:r>
      <w:r w:rsidRPr="001404AC">
        <w:t xml:space="preserve">Listen and circle 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057D5E87" wp14:editId="35A01724">
            <wp:extent cx="177800" cy="203200"/>
            <wp:effectExtent l="0" t="0" r="0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404AC">
        <w:t xml:space="preserve"> or </w:t>
      </w:r>
      <w:r w:rsidRPr="00626A57">
        <w:rPr>
          <w:noProof/>
          <w:position w:val="-6"/>
        </w:rPr>
        <w:drawing>
          <wp:inline distT="0" distB="0" distL="0" distR="0" wp14:anchorId="790B8B9F" wp14:editId="4AF84F11">
            <wp:extent cx="165100" cy="177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C1Scross.jp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404AC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4958CD" w14:paraId="53AF68FF" w14:textId="77777777" w:rsidTr="008575F8">
        <w:trPr>
          <w:cantSplit/>
          <w:trHeight w:val="1418"/>
        </w:trPr>
        <w:tc>
          <w:tcPr>
            <w:tcW w:w="2777" w:type="dxa"/>
            <w:vAlign w:val="center"/>
          </w:tcPr>
          <w:p w14:paraId="6D199972" w14:textId="77777777" w:rsidR="004958CD" w:rsidRDefault="004958C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6A5AA8" wp14:editId="78365369">
                  <wp:extent cx="795401" cy="842587"/>
                  <wp:effectExtent l="0" t="0" r="5080" b="0"/>
                  <wp:docPr id="102631481" name="Picture 102631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151" cy="84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A209604" w14:textId="77777777" w:rsidR="004958CD" w:rsidRDefault="004958C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C8E73D" wp14:editId="26DDC0F1">
                  <wp:extent cx="1298448" cy="850708"/>
                  <wp:effectExtent l="0" t="0" r="0" b="635"/>
                  <wp:docPr id="102631482" name="Picture 10263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600" cy="856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F27C4A3" w14:textId="77777777" w:rsidR="004958CD" w:rsidRDefault="004958C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54C138" wp14:editId="3F10D8A5">
                  <wp:extent cx="658368" cy="852006"/>
                  <wp:effectExtent l="0" t="0" r="2540" b="0"/>
                  <wp:docPr id="102631483" name="Picture 102631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162" cy="86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58CD" w:rsidRPr="00685431" w14:paraId="086FA734" w14:textId="77777777" w:rsidTr="008575F8">
        <w:trPr>
          <w:cantSplit/>
          <w:trHeight w:val="567"/>
        </w:trPr>
        <w:tc>
          <w:tcPr>
            <w:tcW w:w="2777" w:type="dxa"/>
            <w:vAlign w:val="center"/>
          </w:tcPr>
          <w:p w14:paraId="0B5BD8EE" w14:textId="664E8E5D" w:rsidR="004958CD" w:rsidRPr="00685431" w:rsidRDefault="004958CD" w:rsidP="008575F8">
            <w:pPr>
              <w:pStyle w:val="activity-numbered--centered"/>
            </w:pPr>
            <w:r w:rsidRPr="002D2043">
              <w:t>1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53EDB5E4" wp14:editId="6167BF5F">
                  <wp:extent cx="177800" cy="203200"/>
                  <wp:effectExtent l="0" t="0" r="0" b="0"/>
                  <wp:docPr id="10263148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3DF5">
              <w:t xml:space="preserve"> </w:t>
            </w:r>
            <w:r>
              <w:t>/</w:t>
            </w:r>
            <w:r w:rsidR="00E63DF5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4258DA8" wp14:editId="0FB84053">
                  <wp:extent cx="165100" cy="1778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D9DD137" w14:textId="1A49FCED" w:rsidR="004958CD" w:rsidRPr="00685431" w:rsidRDefault="004958CD" w:rsidP="008575F8">
            <w:pPr>
              <w:pStyle w:val="activity-numbered--centered"/>
            </w:pPr>
            <w:r>
              <w:t>2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2A885EE9" wp14:editId="4CADD14F">
                  <wp:extent cx="177800" cy="203200"/>
                  <wp:effectExtent l="0" t="0" r="0" b="0"/>
                  <wp:docPr id="2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3DF5">
              <w:t xml:space="preserve"> </w:t>
            </w:r>
            <w:r>
              <w:t>/</w:t>
            </w:r>
            <w:r w:rsidR="00E63DF5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4343942C" wp14:editId="129838F9">
                  <wp:extent cx="165100" cy="1778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A701203" w14:textId="34080E39" w:rsidR="004958CD" w:rsidRPr="00685431" w:rsidRDefault="004958CD" w:rsidP="008575F8">
            <w:pPr>
              <w:pStyle w:val="activity-numbered--centered"/>
            </w:pPr>
            <w:r>
              <w:t>3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74CE6BE4" wp14:editId="2E0DF5F3">
                  <wp:extent cx="177800" cy="203200"/>
                  <wp:effectExtent l="0" t="0" r="0" b="0"/>
                  <wp:docPr id="3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3DF5">
              <w:t xml:space="preserve"> </w:t>
            </w:r>
            <w:r>
              <w:t>/</w:t>
            </w:r>
            <w:r w:rsidR="00E63DF5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8A1494F" wp14:editId="0E865A55">
                  <wp:extent cx="165100" cy="1778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58CD" w14:paraId="29A4A2F4" w14:textId="77777777" w:rsidTr="008575F8">
        <w:trPr>
          <w:cantSplit/>
          <w:trHeight w:val="1418"/>
        </w:trPr>
        <w:tc>
          <w:tcPr>
            <w:tcW w:w="2777" w:type="dxa"/>
            <w:vAlign w:val="center"/>
          </w:tcPr>
          <w:p w14:paraId="3E6E2C84" w14:textId="77777777" w:rsidR="004958CD" w:rsidRDefault="004958C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44214E" wp14:editId="4985561E">
                  <wp:extent cx="903388" cy="859536"/>
                  <wp:effectExtent l="0" t="0" r="0" b="444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599" cy="866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3AE8764" w14:textId="77777777" w:rsidR="004958CD" w:rsidRDefault="004958C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BBEADA" wp14:editId="47B2CA00">
                  <wp:extent cx="984320" cy="832104"/>
                  <wp:effectExtent l="0" t="0" r="0" b="635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340" cy="84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98CCD15" w14:textId="77777777" w:rsidR="004958CD" w:rsidRDefault="004958C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DE10B2" wp14:editId="596B3384">
                  <wp:extent cx="1028071" cy="859536"/>
                  <wp:effectExtent l="0" t="0" r="635" b="4445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4981" cy="865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58CD" w14:paraId="0BE8935F" w14:textId="77777777" w:rsidTr="008575F8">
        <w:trPr>
          <w:cantSplit/>
          <w:trHeight w:val="567"/>
        </w:trPr>
        <w:tc>
          <w:tcPr>
            <w:tcW w:w="2777" w:type="dxa"/>
            <w:vAlign w:val="center"/>
          </w:tcPr>
          <w:p w14:paraId="2C0C3C17" w14:textId="7E07FDBE" w:rsidR="004958CD" w:rsidRDefault="004958CD" w:rsidP="008575F8">
            <w:pPr>
              <w:pStyle w:val="activity-numbered--centered"/>
            </w:pPr>
            <w:r>
              <w:t>4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4ED5212C" wp14:editId="61667651">
                  <wp:extent cx="177800" cy="203200"/>
                  <wp:effectExtent l="0" t="0" r="0" b="0"/>
                  <wp:docPr id="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3DF5">
              <w:t xml:space="preserve"> </w:t>
            </w:r>
            <w:r>
              <w:t>/</w:t>
            </w:r>
            <w:r w:rsidR="00E63DF5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32D5D965" wp14:editId="5101B49B">
                  <wp:extent cx="165100" cy="1778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C6A02D6" w14:textId="70FA65FF" w:rsidR="004958CD" w:rsidRDefault="004958CD" w:rsidP="008575F8">
            <w:pPr>
              <w:pStyle w:val="activity-numbered--centered"/>
            </w:pPr>
            <w:r>
              <w:t>5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497A91FF" wp14:editId="7E3FCEDB">
                  <wp:extent cx="177800" cy="203200"/>
                  <wp:effectExtent l="0" t="0" r="0" b="0"/>
                  <wp:docPr id="3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3DF5">
              <w:t xml:space="preserve"> </w:t>
            </w:r>
            <w:r>
              <w:t>/</w:t>
            </w:r>
            <w:r w:rsidR="00E63DF5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70EFA4FC" wp14:editId="34995A73">
                  <wp:extent cx="165100" cy="177800"/>
                  <wp:effectExtent l="0" t="0" r="0" b="0"/>
                  <wp:docPr id="102631485" name="Picture 102631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9FBCCB2" w14:textId="541B3A60" w:rsidR="004958CD" w:rsidRPr="00350086" w:rsidRDefault="004958CD" w:rsidP="008575F8">
            <w:pPr>
              <w:pStyle w:val="activity-numbered--centered"/>
              <w:spacing w:after="0"/>
            </w:pPr>
            <w:r>
              <w:t>6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7A2FADD6" wp14:editId="122CF690">
                  <wp:extent cx="177800" cy="203200"/>
                  <wp:effectExtent l="0" t="0" r="0" b="0"/>
                  <wp:docPr id="10263148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3DF5">
              <w:t xml:space="preserve"> </w:t>
            </w:r>
            <w:r>
              <w:t>/</w:t>
            </w:r>
            <w:r w:rsidR="00E63DF5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1FBA3B0" wp14:editId="0DC38BAE">
                  <wp:extent cx="165100" cy="17780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E5BC34" w14:textId="35FCD710" w:rsidR="00507014" w:rsidRDefault="00507014" w:rsidP="00507014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958CD">
        <w:rPr>
          <w:rStyle w:val="marks-frame"/>
        </w:rPr>
        <w:t>6</w:t>
      </w:r>
      <w:r>
        <w:rPr>
          <w:rStyle w:val="marks-frame"/>
        </w:rPr>
        <w:t> </w:t>
      </w:r>
    </w:p>
    <w:p w14:paraId="6D71DE5F" w14:textId="66712036" w:rsidR="00507014" w:rsidRDefault="001C57FB" w:rsidP="001C57FB">
      <w:pPr>
        <w:pStyle w:val="instruction"/>
        <w:spacing w:after="120"/>
      </w:pPr>
      <w:r>
        <w:t>2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1CB05F13" wp14:editId="353C1D77">
            <wp:extent cx="180000" cy="180000"/>
            <wp:effectExtent l="0" t="0" r="0" b="0"/>
            <wp:docPr id="8" name="Picture 8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659">
        <w:t xml:space="preserve"> </w:t>
      </w:r>
      <w:r w:rsidR="00E53659">
        <w:rPr>
          <w:color w:val="767171" w:themeColor="background2" w:themeShade="80"/>
        </w:rPr>
        <w:t>14</w:t>
      </w:r>
      <w:r w:rsidR="00E53659">
        <w:t xml:space="preserve"> </w:t>
      </w:r>
      <w:r>
        <w:t xml:space="preserve">Listen and </w:t>
      </w:r>
      <w:proofErr w:type="spellStart"/>
      <w:r>
        <w:t>color</w:t>
      </w:r>
      <w:proofErr w:type="spellEnd"/>
      <w:r>
        <w:t>.</w:t>
      </w:r>
    </w:p>
    <w:p w14:paraId="57D455A0" w14:textId="19DB0C68" w:rsidR="001C57FB" w:rsidRPr="001C57FB" w:rsidRDefault="001C57FB" w:rsidP="001C57FB">
      <w:pPr>
        <w:pStyle w:val="activity-numbered"/>
        <w:spacing w:line="240" w:lineRule="auto"/>
        <w:jc w:val="center"/>
      </w:pPr>
      <w:r>
        <w:rPr>
          <w:noProof/>
        </w:rPr>
        <w:drawing>
          <wp:inline distT="0" distB="0" distL="0" distR="0" wp14:anchorId="0377AD81" wp14:editId="05932CE8">
            <wp:extent cx="4840113" cy="3429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CSSEOTTST001g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473" cy="345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AF095" w14:textId="66FA84BA" w:rsidR="00744FC9" w:rsidRPr="006E36F7" w:rsidRDefault="00507014" w:rsidP="006E36F7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1C57FB">
        <w:rPr>
          <w:rStyle w:val="marks-frame"/>
        </w:rPr>
        <w:t>4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0AAB51A8" w:rsidR="00170375" w:rsidRPr="00E63C15" w:rsidRDefault="002621CB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7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Cv7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BsqgKgZT9ZQ7u+QIfTd5Z28qunF&#10;r4UPdwKpnajxaESEW1q0gbbgMEicVYA/XjuP+lTldMtZS+1ZcP99K1BxZr5Yqv/Yy6OAo7AeBbtt&#10;LoAqZkbDx8kkkgEGM4oaoXmiybGKXuhKWEm+Ci4DjpuL0I8Jmj1SrVZJjXrWiXBtH5yM4JHXWLyP&#10;3ZNAN5R5oAa5gbF1xeJFofe60dLCahtA16kLDjwOjFO/pzIeZlMcKM/3SeswQZc/A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KF0K/u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4B9727EE" w14:textId="0AAB51A8" w:rsidR="00170375" w:rsidRPr="00E63C15" w:rsidRDefault="002621CB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80B7957" w14:textId="21FD5D45" w:rsidR="00507014" w:rsidRDefault="007F6526" w:rsidP="00507014">
      <w:pPr>
        <w:pStyle w:val="instruction"/>
        <w:spacing w:after="120"/>
      </w:pPr>
      <w:r>
        <w:t>3</w:t>
      </w:r>
      <w:r>
        <w:tab/>
        <w:t xml:space="preserve">Look and </w:t>
      </w:r>
      <w:proofErr w:type="gramStart"/>
      <w:r>
        <w:t>say</w:t>
      </w:r>
      <w:proofErr w:type="gramEnd"/>
      <w:r>
        <w:t>.</w:t>
      </w:r>
    </w:p>
    <w:p w14:paraId="0FEFEBD2" w14:textId="38425E02" w:rsidR="00467635" w:rsidRDefault="00467635" w:rsidP="00467635">
      <w:pPr>
        <w:pStyle w:val="activity-numbered"/>
        <w:spacing w:line="240" w:lineRule="auto"/>
      </w:pPr>
      <w:r>
        <w:rPr>
          <w:noProof/>
        </w:rPr>
        <w:drawing>
          <wp:inline distT="0" distB="0" distL="0" distR="0" wp14:anchorId="651D4991" wp14:editId="608C8151">
            <wp:extent cx="6116320" cy="2301240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CSSEOTTST001h.jpg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568D4" w14:textId="71FC4C3A" w:rsidR="00507014" w:rsidRPr="00683C0B" w:rsidRDefault="00507014" w:rsidP="00507014">
      <w:pPr>
        <w:pStyle w:val="marks"/>
        <w:spacing w:before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67635">
        <w:rPr>
          <w:rStyle w:val="marks-frame"/>
        </w:rPr>
        <w:t>5</w:t>
      </w:r>
      <w:r>
        <w:rPr>
          <w:rStyle w:val="marks-frame"/>
        </w:rPr>
        <w:t> </w:t>
      </w:r>
    </w:p>
    <w:p w14:paraId="6D564670" w14:textId="38C7CDD3" w:rsidR="00507014" w:rsidRDefault="00467635" w:rsidP="00D43ED8">
      <w:pPr>
        <w:pStyle w:val="instruction"/>
        <w:spacing w:after="120"/>
      </w:pPr>
      <w:r>
        <w:t>4</w:t>
      </w:r>
      <w:r>
        <w:tab/>
      </w:r>
      <w:r w:rsidRPr="00685813">
        <w:t>Point and say the sounds and the words.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D43ED8" w14:paraId="495AE80D" w14:textId="77777777" w:rsidTr="008575F8">
        <w:trPr>
          <w:cantSplit/>
          <w:trHeight w:val="1418"/>
        </w:trPr>
        <w:tc>
          <w:tcPr>
            <w:tcW w:w="2777" w:type="dxa"/>
            <w:vAlign w:val="center"/>
          </w:tcPr>
          <w:p w14:paraId="725FA73E" w14:textId="77777777" w:rsidR="00D43ED8" w:rsidRDefault="00D43ED8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3A836F" wp14:editId="6B5EAC79">
                  <wp:extent cx="1380744" cy="839276"/>
                  <wp:effectExtent l="0" t="0" r="3810" b="0"/>
                  <wp:docPr id="102631425" name="Picture 10263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047" cy="85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A9FDB80" w14:textId="77777777" w:rsidR="00D43ED8" w:rsidRDefault="00D43ED8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9ED88E" wp14:editId="48EE8240">
                  <wp:extent cx="530352" cy="861824"/>
                  <wp:effectExtent l="0" t="0" r="3175" b="1905"/>
                  <wp:docPr id="102631426" name="Picture 10263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15" cy="865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41B49F95" w14:textId="77777777" w:rsidR="00D43ED8" w:rsidRDefault="00D43ED8" w:rsidP="008575F8">
            <w:pPr>
              <w:jc w:val="center"/>
            </w:pPr>
            <w:commentRangeStart w:id="0"/>
            <w:commentRangeStart w:id="1"/>
            <w:r>
              <w:rPr>
                <w:noProof/>
              </w:rPr>
              <w:drawing>
                <wp:inline distT="0" distB="0" distL="0" distR="0" wp14:anchorId="7D491970" wp14:editId="55FA0489">
                  <wp:extent cx="1014984" cy="830441"/>
                  <wp:effectExtent l="0" t="0" r="1270" b="0"/>
                  <wp:docPr id="102631427" name="Picture 102631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526" cy="83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0"/>
            <w:r w:rsidR="00261F1E">
              <w:rPr>
                <w:rStyle w:val="CommentReference"/>
                <w:rFonts w:ascii="Arial" w:hAnsi="Arial"/>
              </w:rPr>
              <w:commentReference w:id="0"/>
            </w:r>
            <w:commentRangeEnd w:id="1"/>
            <w:r w:rsidR="00E63DF5">
              <w:rPr>
                <w:rStyle w:val="CommentReference"/>
                <w:rFonts w:ascii="Arial" w:hAnsi="Arial"/>
              </w:rPr>
              <w:commentReference w:id="1"/>
            </w:r>
          </w:p>
        </w:tc>
      </w:tr>
      <w:tr w:rsidR="00D43ED8" w:rsidRPr="00685431" w14:paraId="60C2B454" w14:textId="77777777" w:rsidTr="008575F8">
        <w:trPr>
          <w:cantSplit/>
          <w:trHeight w:val="567"/>
        </w:trPr>
        <w:tc>
          <w:tcPr>
            <w:tcW w:w="2777" w:type="dxa"/>
            <w:vAlign w:val="center"/>
          </w:tcPr>
          <w:p w14:paraId="3F851B28" w14:textId="77777777" w:rsidR="00D43ED8" w:rsidRPr="00685431" w:rsidRDefault="00D43ED8" w:rsidP="008575F8">
            <w:pPr>
              <w:pStyle w:val="activity-numbered--centered"/>
            </w:pPr>
            <w:r w:rsidRPr="002D2043">
              <w:t>1</w:t>
            </w:r>
          </w:p>
        </w:tc>
        <w:tc>
          <w:tcPr>
            <w:tcW w:w="2778" w:type="dxa"/>
            <w:vAlign w:val="center"/>
          </w:tcPr>
          <w:p w14:paraId="706F9E9A" w14:textId="77777777" w:rsidR="00D43ED8" w:rsidRPr="00685431" w:rsidRDefault="00D43ED8" w:rsidP="008575F8">
            <w:pPr>
              <w:pStyle w:val="activity-numbered--centered"/>
            </w:pPr>
            <w:r>
              <w:t>2</w:t>
            </w:r>
          </w:p>
        </w:tc>
        <w:tc>
          <w:tcPr>
            <w:tcW w:w="2778" w:type="dxa"/>
            <w:vAlign w:val="center"/>
          </w:tcPr>
          <w:p w14:paraId="05246852" w14:textId="77777777" w:rsidR="00D43ED8" w:rsidRPr="00685431" w:rsidRDefault="00D43ED8" w:rsidP="008575F8">
            <w:pPr>
              <w:pStyle w:val="activity-numbered--centered"/>
            </w:pPr>
            <w:r>
              <w:t>3</w:t>
            </w:r>
          </w:p>
        </w:tc>
      </w:tr>
      <w:tr w:rsidR="00D43ED8" w14:paraId="4D3795D2" w14:textId="77777777" w:rsidTr="008575F8">
        <w:trPr>
          <w:gridAfter w:val="1"/>
          <w:wAfter w:w="2778" w:type="dxa"/>
          <w:cantSplit/>
          <w:trHeight w:val="1418"/>
        </w:trPr>
        <w:tc>
          <w:tcPr>
            <w:tcW w:w="2777" w:type="dxa"/>
            <w:vAlign w:val="center"/>
          </w:tcPr>
          <w:p w14:paraId="288CF09B" w14:textId="77777777" w:rsidR="00D43ED8" w:rsidRDefault="00D43ED8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6232D2" wp14:editId="63F11AC2">
                  <wp:extent cx="1392176" cy="795528"/>
                  <wp:effectExtent l="0" t="0" r="5080" b="5080"/>
                  <wp:docPr id="102631428" name="Picture 102631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4406" cy="808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41F727FA" w14:textId="77777777" w:rsidR="00D43ED8" w:rsidRDefault="00D43ED8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AB4C09" wp14:editId="5AFA8575">
                  <wp:extent cx="1224048" cy="850392"/>
                  <wp:effectExtent l="0" t="0" r="0" b="63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770" cy="859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3ED8" w14:paraId="6D9B55E1" w14:textId="77777777" w:rsidTr="008575F8">
        <w:trPr>
          <w:gridAfter w:val="1"/>
          <w:wAfter w:w="2778" w:type="dxa"/>
          <w:cantSplit/>
          <w:trHeight w:val="567"/>
        </w:trPr>
        <w:tc>
          <w:tcPr>
            <w:tcW w:w="2777" w:type="dxa"/>
            <w:vAlign w:val="center"/>
          </w:tcPr>
          <w:p w14:paraId="687B741A" w14:textId="77777777" w:rsidR="00D43ED8" w:rsidRDefault="00D43ED8" w:rsidP="008575F8">
            <w:pPr>
              <w:pStyle w:val="activity-numbered--centered"/>
            </w:pPr>
            <w:r>
              <w:t>4</w:t>
            </w:r>
          </w:p>
        </w:tc>
        <w:tc>
          <w:tcPr>
            <w:tcW w:w="2778" w:type="dxa"/>
            <w:vAlign w:val="center"/>
          </w:tcPr>
          <w:p w14:paraId="6321E8FA" w14:textId="77777777" w:rsidR="00D43ED8" w:rsidRDefault="00D43ED8" w:rsidP="008575F8">
            <w:pPr>
              <w:pStyle w:val="activity-numbered--centered"/>
            </w:pPr>
            <w:r>
              <w:t>5</w:t>
            </w:r>
          </w:p>
        </w:tc>
      </w:tr>
    </w:tbl>
    <w:p w14:paraId="602A94A4" w14:textId="5B1B6430" w:rsidR="002621CB" w:rsidRDefault="00507014" w:rsidP="0049537A">
      <w:pPr>
        <w:pStyle w:val="marks"/>
        <w:spacing w:before="0" w:after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9537A">
        <w:rPr>
          <w:rStyle w:val="marks-frame"/>
        </w:rPr>
        <w:t>5</w:t>
      </w:r>
      <w:r>
        <w:rPr>
          <w:rStyle w:val="marks-frame"/>
        </w:rPr>
        <w:t> </w:t>
      </w:r>
    </w:p>
    <w:p w14:paraId="11DF7C23" w14:textId="7EA96305" w:rsidR="006C72B4" w:rsidRDefault="006C72B4" w:rsidP="002621CB">
      <w:pPr>
        <w:pStyle w:val="instruction"/>
        <w:ind w:left="0" w:right="-7" w:firstLine="0"/>
      </w:pPr>
    </w:p>
    <w:p w14:paraId="45A9FC18" w14:textId="77777777" w:rsidR="006C72B4" w:rsidRPr="000F6548" w:rsidRDefault="006C72B4" w:rsidP="006C72B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E55957E" wp14:editId="4454CF80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B2CEF" w14:textId="77B9D73D" w:rsidR="006C72B4" w:rsidRDefault="00B27B37" w:rsidP="006C72B4">
                            <w:pPr>
                              <w:jc w:val="center"/>
                            </w:pPr>
                            <w:r>
                              <w:t>20</w:t>
                            </w:r>
                            <w:r w:rsidR="006C72B4">
                              <w:rPr>
                                <w:noProof/>
                              </w:rPr>
                              <w:drawing>
                                <wp:inline distT="0" distB="0" distL="0" distR="0" wp14:anchorId="62A7829F" wp14:editId="4F4AF7A3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55957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8" type="#_x0000_t202" style="position:absolute;left:0;text-align:left;margin-left:400.8pt;margin-top:63.7pt;width:36.1pt;height:27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" filled="f" stroked="f" strokeweight=".5pt">
                <v:textbox inset=",2mm">
                  <w:txbxContent>
                    <w:p w14:paraId="186B2CEF" w14:textId="77B9D73D" w:rsidR="006C72B4" w:rsidRDefault="00B27B37" w:rsidP="006C72B4">
                      <w:pPr>
                        <w:jc w:val="center"/>
                      </w:pPr>
                      <w:r>
                        <w:t>20</w:t>
                      </w:r>
                      <w:r w:rsidR="006C72B4">
                        <w:rPr>
                          <w:noProof/>
                        </w:rPr>
                        <w:drawing>
                          <wp:inline distT="0" distB="0" distL="0" distR="0" wp14:anchorId="62A7829F" wp14:editId="4F4AF7A3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A93B58" wp14:editId="6B564A46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72B4" w:rsidRPr="000F6548" w:rsidSect="00224951">
      <w:headerReference w:type="default" r:id="rId33"/>
      <w:footerReference w:type="default" r:id="rId34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Samantha Lacey" w:date="2022-10-31T14:28:00Z" w:initials="SL">
    <w:p w14:paraId="7267C6C7" w14:textId="661F1E30" w:rsidR="00261F1E" w:rsidRDefault="00261F1E">
      <w:pPr>
        <w:pStyle w:val="CommentText"/>
      </w:pPr>
      <w:r w:rsidRPr="00261F1E">
        <w:rPr>
          <w:rStyle w:val="CommentReference"/>
          <w:highlight w:val="yellow"/>
        </w:rPr>
        <w:annotationRef/>
      </w:r>
      <w:r w:rsidRPr="00221D26">
        <w:rPr>
          <w:highlight w:val="yellow"/>
        </w:rPr>
        <w:t>Please change to image of the farmer from p25 of WB0</w:t>
      </w:r>
      <w:r w:rsidR="00221D26" w:rsidRPr="00221D26">
        <w:rPr>
          <w:highlight w:val="yellow"/>
        </w:rPr>
        <w:t xml:space="preserve"> or p25 of SB0</w:t>
      </w:r>
    </w:p>
    <w:p w14:paraId="25F5009E" w14:textId="08638625" w:rsidR="002B30C1" w:rsidRDefault="002B30C1">
      <w:pPr>
        <w:pStyle w:val="CommentText"/>
      </w:pPr>
      <w:r w:rsidRPr="002B30C1">
        <w:rPr>
          <w:noProof/>
        </w:rPr>
        <w:drawing>
          <wp:inline distT="0" distB="0" distL="0" distR="0" wp14:anchorId="7B311346" wp14:editId="5B909659">
            <wp:extent cx="1448474" cy="9144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1452849" cy="91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1D26" w:rsidRPr="00221D26">
        <w:rPr>
          <w:noProof/>
        </w:rPr>
        <w:drawing>
          <wp:inline distT="0" distB="0" distL="0" distR="0" wp14:anchorId="6D1DF35C" wp14:editId="6D23991D">
            <wp:extent cx="1140902" cy="984308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1147016" cy="98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</w:comment>
  <w:comment w:id="1" w:author="Kathryn Morrell" w:date="2022-11-02T22:14:00Z" w:initials="KM">
    <w:p w14:paraId="05399C99" w14:textId="77777777" w:rsidR="00E63DF5" w:rsidRDefault="00E63DF5" w:rsidP="0068681E">
      <w:pPr>
        <w:pStyle w:val="CommentText"/>
      </w:pPr>
      <w:r>
        <w:rPr>
          <w:rStyle w:val="CommentReference"/>
        </w:rPr>
        <w:annotationRef/>
      </w:r>
      <w:r>
        <w:t>Fine to leave as is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25F5009E" w15:done="1"/>
  <w15:commentEx w15:paraId="05399C99" w15:paraIdParent="25F5009E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0A5A15" w16cex:dateUtc="2022-10-31T14:28:00Z"/>
  <w16cex:commentExtensible w16cex:durableId="270D6A3A" w16cex:dateUtc="2022-11-02T22:1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5F5009E" w16cid:durableId="270A5A15"/>
  <w16cid:commentId w16cid:paraId="05399C99" w16cid:durableId="270D6A3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485BE2" w14:textId="77777777" w:rsidR="00D627E3" w:rsidRDefault="00D627E3" w:rsidP="00B7780C">
      <w:r>
        <w:separator/>
      </w:r>
    </w:p>
  </w:endnote>
  <w:endnote w:type="continuationSeparator" w:id="0">
    <w:p w14:paraId="7AA63E87" w14:textId="77777777" w:rsidR="00D627E3" w:rsidRDefault="00D627E3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8E6077" w14:textId="7B747BE8" w:rsidR="00BF312A" w:rsidRPr="00CD072F" w:rsidRDefault="00BF312A" w:rsidP="00BF312A">
    <w:pPr>
      <w:pStyle w:val="Footer"/>
      <w:tabs>
        <w:tab w:val="clear" w:pos="8505"/>
        <w:tab w:val="right" w:pos="9632"/>
      </w:tabs>
      <w:rPr>
        <w:sz w:val="21"/>
        <w:szCs w:val="21"/>
      </w:rPr>
    </w:pPr>
    <w:r w:rsidRPr="00CD072F">
      <w:rPr>
        <w:sz w:val="21"/>
        <w:szCs w:val="21"/>
      </w:rPr>
      <w:fldChar w:fldCharType="begin"/>
    </w:r>
    <w:r w:rsidRPr="00CD072F">
      <w:rPr>
        <w:sz w:val="21"/>
        <w:szCs w:val="21"/>
      </w:rPr>
      <w:instrText xml:space="preserve"> PAGE </w:instrText>
    </w:r>
    <w:r w:rsidRPr="00CD072F">
      <w:rPr>
        <w:sz w:val="21"/>
        <w:szCs w:val="21"/>
      </w:rPr>
      <w:fldChar w:fldCharType="separate"/>
    </w:r>
    <w:r>
      <w:rPr>
        <w:sz w:val="21"/>
        <w:szCs w:val="21"/>
      </w:rPr>
      <w:t>1</w:t>
    </w:r>
    <w:r w:rsidRPr="00CD072F">
      <w:rPr>
        <w:sz w:val="21"/>
        <w:szCs w:val="21"/>
      </w:rPr>
      <w:fldChar w:fldCharType="end"/>
    </w:r>
    <w:r w:rsidRPr="00CD072F">
      <w:rPr>
        <w:rStyle w:val="PageNumber"/>
        <w:sz w:val="21"/>
        <w:szCs w:val="21"/>
      </w:rPr>
      <w:t xml:space="preserve"> </w:t>
    </w:r>
    <w:r w:rsidRPr="00CD072F">
      <w:rPr>
        <w:rStyle w:val="PageNumber"/>
        <w:sz w:val="21"/>
        <w:szCs w:val="21"/>
      </w:rPr>
      <w:tab/>
      <w:t xml:space="preserve">Beehive American </w:t>
    </w:r>
    <w:r>
      <w:rPr>
        <w:rStyle w:val="PageNumber"/>
        <w:sz w:val="21"/>
        <w:szCs w:val="21"/>
      </w:rPr>
      <w:t>Starter</w:t>
    </w:r>
    <w:r w:rsidRPr="00CD072F">
      <w:rPr>
        <w:rStyle w:val="PageNumber"/>
        <w:sz w:val="21"/>
        <w:szCs w:val="21"/>
      </w:rPr>
      <w:t xml:space="preserve"> • </w:t>
    </w:r>
    <w:r>
      <w:rPr>
        <w:rStyle w:val="PageNumber"/>
        <w:sz w:val="21"/>
        <w:szCs w:val="21"/>
      </w:rPr>
      <w:t>Progress Test</w:t>
    </w:r>
    <w:r w:rsidR="00300771">
      <w:rPr>
        <w:rStyle w:val="PageNumber"/>
        <w:sz w:val="21"/>
        <w:szCs w:val="21"/>
      </w:rPr>
      <w:t xml:space="preserve"> 1</w:t>
    </w:r>
  </w:p>
  <w:p w14:paraId="143D922D" w14:textId="7D17AFCF" w:rsidR="00800986" w:rsidRPr="00BF312A" w:rsidRDefault="00BF312A" w:rsidP="00BF312A">
    <w:pPr>
      <w:pStyle w:val="Footer"/>
    </w:pPr>
    <w:r w:rsidRPr="00CD072F">
      <w:rPr>
        <w:rStyle w:val="PageNumber"/>
        <w:sz w:val="21"/>
        <w:szCs w:val="21"/>
      </w:rPr>
      <w:t>IMAGES NOT TO BE USED SEPARATELY. FOR CUSTOMER USE ONLY. © Oxford University Press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CD5240" w14:textId="77777777" w:rsidR="00D627E3" w:rsidRDefault="00D627E3" w:rsidP="00B7780C">
      <w:r>
        <w:separator/>
      </w:r>
    </w:p>
  </w:footnote>
  <w:footnote w:type="continuationSeparator" w:id="0">
    <w:p w14:paraId="0CAB484C" w14:textId="77777777" w:rsidR="00D627E3" w:rsidRDefault="00D627E3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14829" w14:textId="65FB7997" w:rsidR="001B5B02" w:rsidRPr="00224951" w:rsidRDefault="00B22EA0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61312" behindDoc="0" locked="0" layoutInCell="1" allowOverlap="1" wp14:anchorId="3AF799C3" wp14:editId="65DEF4B2">
          <wp:simplePos x="0" y="0"/>
          <wp:positionH relativeFrom="column">
            <wp:posOffset>13987</wp:posOffset>
          </wp:positionH>
          <wp:positionV relativeFrom="paragraph">
            <wp:posOffset>703</wp:posOffset>
          </wp:positionV>
          <wp:extent cx="943540" cy="6480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3540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B5B02" w:rsidRPr="00CF4B59">
      <w:rPr>
        <w:position w:val="48"/>
      </w:rPr>
      <w:tab/>
    </w:r>
    <w:r w:rsidR="001B5B02" w:rsidRPr="00224951">
      <w:rPr>
        <w:position w:val="-24"/>
      </w:rPr>
      <w:t xml:space="preserve">Name: </w:t>
    </w:r>
    <w:r w:rsidR="001B5B02"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 w16cid:durableId="1713916060">
    <w:abstractNumId w:val="11"/>
  </w:num>
  <w:num w:numId="2" w16cid:durableId="1599484212">
    <w:abstractNumId w:val="10"/>
  </w:num>
  <w:num w:numId="3" w16cid:durableId="1181895308">
    <w:abstractNumId w:val="0"/>
  </w:num>
  <w:num w:numId="4" w16cid:durableId="1088233789">
    <w:abstractNumId w:val="1"/>
  </w:num>
  <w:num w:numId="5" w16cid:durableId="1397701145">
    <w:abstractNumId w:val="2"/>
  </w:num>
  <w:num w:numId="6" w16cid:durableId="385570434">
    <w:abstractNumId w:val="3"/>
  </w:num>
  <w:num w:numId="7" w16cid:durableId="31075638">
    <w:abstractNumId w:val="8"/>
  </w:num>
  <w:num w:numId="8" w16cid:durableId="228003214">
    <w:abstractNumId w:val="4"/>
  </w:num>
  <w:num w:numId="9" w16cid:durableId="1175919776">
    <w:abstractNumId w:val="5"/>
  </w:num>
  <w:num w:numId="10" w16cid:durableId="1293289983">
    <w:abstractNumId w:val="6"/>
  </w:num>
  <w:num w:numId="11" w16cid:durableId="1118142411">
    <w:abstractNumId w:val="7"/>
  </w:num>
  <w:num w:numId="12" w16cid:durableId="1827092694">
    <w:abstractNumId w:val="9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athryn Morrell">
    <w15:presenceInfo w15:providerId="Windows Live" w15:userId="26db9b1a71f73f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299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4493D"/>
    <w:rsid w:val="00052196"/>
    <w:rsid w:val="00052B13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7B3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1B99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A90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17F9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4F1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57FB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60B5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1D2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89F"/>
    <w:rsid w:val="00257BB8"/>
    <w:rsid w:val="002608CD"/>
    <w:rsid w:val="002610A9"/>
    <w:rsid w:val="00261F1E"/>
    <w:rsid w:val="002621CB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30C1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FA3"/>
    <w:rsid w:val="002F7E0F"/>
    <w:rsid w:val="00300771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230E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088"/>
    <w:rsid w:val="003A4CC1"/>
    <w:rsid w:val="003A4F79"/>
    <w:rsid w:val="003A5AA5"/>
    <w:rsid w:val="003B2C5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6B8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635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6705"/>
    <w:rsid w:val="0048725C"/>
    <w:rsid w:val="00487408"/>
    <w:rsid w:val="00490051"/>
    <w:rsid w:val="0049123C"/>
    <w:rsid w:val="004928B9"/>
    <w:rsid w:val="00493051"/>
    <w:rsid w:val="004930AF"/>
    <w:rsid w:val="0049537A"/>
    <w:rsid w:val="004958CD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E7FE1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014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949"/>
    <w:rsid w:val="00553B54"/>
    <w:rsid w:val="00554D03"/>
    <w:rsid w:val="0055793B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3A78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064F"/>
    <w:rsid w:val="005F3FD4"/>
    <w:rsid w:val="0060001C"/>
    <w:rsid w:val="00601C4B"/>
    <w:rsid w:val="00604771"/>
    <w:rsid w:val="006055A1"/>
    <w:rsid w:val="00606D31"/>
    <w:rsid w:val="00606D48"/>
    <w:rsid w:val="00606E47"/>
    <w:rsid w:val="006109AF"/>
    <w:rsid w:val="00612F39"/>
    <w:rsid w:val="006147C2"/>
    <w:rsid w:val="006171B9"/>
    <w:rsid w:val="006174E8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1120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1BF6"/>
    <w:rsid w:val="006B20A6"/>
    <w:rsid w:val="006B35D6"/>
    <w:rsid w:val="006B4C3C"/>
    <w:rsid w:val="006C1548"/>
    <w:rsid w:val="006C1A2C"/>
    <w:rsid w:val="006C2333"/>
    <w:rsid w:val="006C3AC2"/>
    <w:rsid w:val="006C72B4"/>
    <w:rsid w:val="006D0EB7"/>
    <w:rsid w:val="006D1E21"/>
    <w:rsid w:val="006D23F6"/>
    <w:rsid w:val="006D33C9"/>
    <w:rsid w:val="006D4204"/>
    <w:rsid w:val="006D4C47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6EA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5DD3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4163"/>
    <w:rsid w:val="00795031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40BC"/>
    <w:rsid w:val="007E54F6"/>
    <w:rsid w:val="007E6954"/>
    <w:rsid w:val="007F1B72"/>
    <w:rsid w:val="007F216C"/>
    <w:rsid w:val="007F2314"/>
    <w:rsid w:val="007F283B"/>
    <w:rsid w:val="007F322D"/>
    <w:rsid w:val="007F521E"/>
    <w:rsid w:val="007F6526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46C0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12D4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6733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CA0"/>
    <w:rsid w:val="00A13012"/>
    <w:rsid w:val="00A13F5C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4F28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47F9"/>
    <w:rsid w:val="00A86195"/>
    <w:rsid w:val="00A90B7C"/>
    <w:rsid w:val="00A91B6F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256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2EA0"/>
    <w:rsid w:val="00B241AA"/>
    <w:rsid w:val="00B2449B"/>
    <w:rsid w:val="00B2585F"/>
    <w:rsid w:val="00B277D6"/>
    <w:rsid w:val="00B27B37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1BBB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1F5"/>
    <w:rsid w:val="00BC2B28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669E"/>
    <w:rsid w:val="00BF312A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299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312C"/>
    <w:rsid w:val="00D24769"/>
    <w:rsid w:val="00D24E30"/>
    <w:rsid w:val="00D3230B"/>
    <w:rsid w:val="00D32940"/>
    <w:rsid w:val="00D339A0"/>
    <w:rsid w:val="00D34ABE"/>
    <w:rsid w:val="00D369D9"/>
    <w:rsid w:val="00D41EEA"/>
    <w:rsid w:val="00D43ED8"/>
    <w:rsid w:val="00D4560D"/>
    <w:rsid w:val="00D5007A"/>
    <w:rsid w:val="00D521B9"/>
    <w:rsid w:val="00D52F0F"/>
    <w:rsid w:val="00D537AF"/>
    <w:rsid w:val="00D604D9"/>
    <w:rsid w:val="00D6210F"/>
    <w:rsid w:val="00D62357"/>
    <w:rsid w:val="00D627E3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65A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0B48"/>
    <w:rsid w:val="00E51263"/>
    <w:rsid w:val="00E51619"/>
    <w:rsid w:val="00E51BA3"/>
    <w:rsid w:val="00E53659"/>
    <w:rsid w:val="00E537B0"/>
    <w:rsid w:val="00E53A87"/>
    <w:rsid w:val="00E53F54"/>
    <w:rsid w:val="00E54E56"/>
    <w:rsid w:val="00E55BD4"/>
    <w:rsid w:val="00E56211"/>
    <w:rsid w:val="00E562DA"/>
    <w:rsid w:val="00E63DF5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69A8"/>
    <w:rsid w:val="00F014D1"/>
    <w:rsid w:val="00F058D0"/>
    <w:rsid w:val="00F0784F"/>
    <w:rsid w:val="00F10B2F"/>
    <w:rsid w:val="00F10D76"/>
    <w:rsid w:val="00F157BC"/>
    <w:rsid w:val="00F21D88"/>
    <w:rsid w:val="00F222C1"/>
    <w:rsid w:val="00F22B5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67A56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50C"/>
    <w:rsid w:val="00F92ACE"/>
    <w:rsid w:val="00F958CC"/>
    <w:rsid w:val="00F95C23"/>
    <w:rsid w:val="00FA0F21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129"/>
    <w:rsid w:val="00FB3C96"/>
    <w:rsid w:val="00FB5543"/>
    <w:rsid w:val="00FB57C8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6C72B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1" w:color="A6A6A6"/>
      </w:pBdr>
      <w:spacing w:before="120" w:after="240" w:line="320" w:lineRule="exact"/>
      <w:ind w:left="397" w:right="4018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comments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microsoft.com/office/2011/relationships/commentsExtended" Target="commentsExtended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jpeg"/><Relationship Id="rId25" Type="http://schemas.openxmlformats.org/officeDocument/2006/relationships/comments" Target="comments.xml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microsoft.com/office/2018/08/relationships/commentsExtensible" Target="commentsExtensible.xml"/><Relationship Id="rId36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19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microsoft.com/office/2016/09/relationships/commentsIds" Target="commentsIds.xml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d954b-7ab0-4d09-a899-64003c6a2471">
      <Terms xmlns="http://schemas.microsoft.com/office/infopath/2007/PartnerControls"/>
    </lcf76f155ced4ddcb4097134ff3c332f>
    <TaxCatchAll xmlns="c5ada2d6-56b2-497a-92ba-f763a16b01a0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31FA4F673AA1429D7E49C25BABE73A" ma:contentTypeVersion="14" ma:contentTypeDescription="Create a new document." ma:contentTypeScope="" ma:versionID="53bd92c005782ccd8dc8bc33040bde45">
  <xsd:schema xmlns:xsd="http://www.w3.org/2001/XMLSchema" xmlns:xs="http://www.w3.org/2001/XMLSchema" xmlns:p="http://schemas.microsoft.com/office/2006/metadata/properties" xmlns:ns2="712d954b-7ab0-4d09-a899-64003c6a2471" xmlns:ns3="c5ada2d6-56b2-497a-92ba-f763a16b01a0" targetNamespace="http://schemas.microsoft.com/office/2006/metadata/properties" ma:root="true" ma:fieldsID="18d7ad90ea6b13c137bbdff9ea0f7e52" ns2:_="" ns3:_="">
    <xsd:import namespace="712d954b-7ab0-4d09-a899-64003c6a2471"/>
    <xsd:import namespace="c5ada2d6-56b2-497a-92ba-f763a16b01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d954b-7ab0-4d09-a899-64003c6a24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94a0919-33ac-4268-ac75-1fb286edf4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ada2d6-56b2-497a-92ba-f763a16b01a0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b55a86ff-1a6f-4c0f-83ec-5b03162ff193}" ma:internalName="TaxCatchAll" ma:showField="CatchAllData" ma:web="c5ada2d6-56b2-497a-92ba-f763a16b01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  <ds:schemaRef ds:uri="712d954b-7ab0-4d09-a899-64003c6a2471"/>
    <ds:schemaRef ds:uri="c5ada2d6-56b2-497a-92ba-f763a16b01a0"/>
  </ds:schemaRefs>
</ds:datastoreItem>
</file>

<file path=customXml/itemProps2.xml><?xml version="1.0" encoding="utf-8"?>
<ds:datastoreItem xmlns:ds="http://schemas.openxmlformats.org/officeDocument/2006/customXml" ds:itemID="{0C13AD58-63EC-1A42-9AB5-0F90BDFBD2E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4A9C9D7-ECEC-44DF-92F5-1E61FC85C1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2d954b-7ab0-4d09-a899-64003c6a2471"/>
    <ds:schemaRef ds:uri="c5ada2d6-56b2-497a-92ba-f763a16b0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 Primary author template C V4.dotx</Template>
  <TotalTime>118</TotalTime>
  <Pages>2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Kathryn Morrell</cp:lastModifiedBy>
  <cp:revision>26</cp:revision>
  <cp:lastPrinted>2022-05-10T11:15:00Z</cp:lastPrinted>
  <dcterms:created xsi:type="dcterms:W3CDTF">2022-06-29T05:55:00Z</dcterms:created>
  <dcterms:modified xsi:type="dcterms:W3CDTF">2023-02-02T02:51:00Z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0x010100F931FA4F673AA1429D7E49C25BABE73A</vt:lpwstr>
  </property>
</Properties>
</file>